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81B27" w14:textId="77777777" w:rsidR="00EA199D" w:rsidRDefault="00EA199D" w:rsidP="00EA19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ELYOT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3064FDB" w14:textId="77777777" w:rsidR="00EA199D" w:rsidRDefault="00EA199D" w:rsidP="00EA19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Peniton</w:t>
      </w:r>
      <w:proofErr w:type="spellEnd"/>
      <w:r>
        <w:rPr>
          <w:rFonts w:cs="Times New Roman"/>
          <w:szCs w:val="24"/>
        </w:rPr>
        <w:t xml:space="preserve"> (now Penton </w:t>
      </w:r>
      <w:proofErr w:type="spellStart"/>
      <w:r>
        <w:rPr>
          <w:rFonts w:cs="Times New Roman"/>
          <w:szCs w:val="24"/>
        </w:rPr>
        <w:t>Mewsey</w:t>
      </w:r>
      <w:proofErr w:type="spellEnd"/>
      <w:r>
        <w:rPr>
          <w:rFonts w:cs="Times New Roman"/>
          <w:szCs w:val="24"/>
        </w:rPr>
        <w:t>), Hampshire.</w:t>
      </w:r>
    </w:p>
    <w:p w14:paraId="4432503C" w14:textId="77777777" w:rsidR="00EA199D" w:rsidRDefault="00EA199D" w:rsidP="00EA199D">
      <w:pPr>
        <w:pStyle w:val="NoSpacing"/>
        <w:jc w:val="both"/>
        <w:rPr>
          <w:rFonts w:cs="Times New Roman"/>
          <w:szCs w:val="24"/>
        </w:rPr>
      </w:pPr>
    </w:p>
    <w:p w14:paraId="593CF92B" w14:textId="77777777" w:rsidR="00EA199D" w:rsidRDefault="00EA199D" w:rsidP="00EA199D">
      <w:pPr>
        <w:pStyle w:val="NoSpacing"/>
        <w:jc w:val="both"/>
        <w:rPr>
          <w:rFonts w:cs="Times New Roman"/>
          <w:szCs w:val="24"/>
        </w:rPr>
      </w:pPr>
    </w:p>
    <w:p w14:paraId="132FCBA1" w14:textId="77777777" w:rsidR="00EA199D" w:rsidRDefault="00EA199D" w:rsidP="00EA19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Quykke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2BA38D45" w14:textId="77777777" w:rsidR="00EA199D" w:rsidRDefault="00EA199D" w:rsidP="00EA19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C6F693B" w14:textId="77777777" w:rsidR="00EA199D" w:rsidRDefault="00EA199D" w:rsidP="00EA199D">
      <w:pPr>
        <w:pStyle w:val="NoSpacing"/>
        <w:jc w:val="both"/>
        <w:rPr>
          <w:rFonts w:cs="Times New Roman"/>
          <w:szCs w:val="24"/>
        </w:rPr>
      </w:pPr>
    </w:p>
    <w:p w14:paraId="1924DC1F" w14:textId="77777777" w:rsidR="00EA199D" w:rsidRDefault="00EA199D" w:rsidP="00EA199D">
      <w:pPr>
        <w:pStyle w:val="NoSpacing"/>
        <w:jc w:val="both"/>
        <w:rPr>
          <w:rFonts w:cs="Times New Roman"/>
          <w:szCs w:val="24"/>
        </w:rPr>
      </w:pPr>
    </w:p>
    <w:p w14:paraId="361D4304" w14:textId="77777777" w:rsidR="00EA199D" w:rsidRDefault="00EA199D" w:rsidP="00EA19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23 May 2023</w:t>
      </w:r>
    </w:p>
    <w:p w14:paraId="030B33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4487D" w14:textId="77777777" w:rsidR="00EA199D" w:rsidRDefault="00EA199D" w:rsidP="009139A6">
      <w:r>
        <w:separator/>
      </w:r>
    </w:p>
  </w:endnote>
  <w:endnote w:type="continuationSeparator" w:id="0">
    <w:p w14:paraId="790F69DD" w14:textId="77777777" w:rsidR="00EA199D" w:rsidRDefault="00EA19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65C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F9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0E5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12C3" w14:textId="77777777" w:rsidR="00EA199D" w:rsidRDefault="00EA199D" w:rsidP="009139A6">
      <w:r>
        <w:separator/>
      </w:r>
    </w:p>
  </w:footnote>
  <w:footnote w:type="continuationSeparator" w:id="0">
    <w:p w14:paraId="040632CF" w14:textId="77777777" w:rsidR="00EA199D" w:rsidRDefault="00EA19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5C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19F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B23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99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A199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5DA05"/>
  <w15:chartTrackingRefBased/>
  <w15:docId w15:val="{CB2ADD40-1A73-476D-A52D-8B11CC3B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A19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2023-09-05T19:43:00Z</dcterms:created>
  <dcterms:modified xsi:type="dcterms:W3CDTF">2023-09-05T19:44:00Z</dcterms:modified>
</cp:coreProperties>
</file>